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009B1" w14:textId="77777777" w:rsidR="001068EF" w:rsidRPr="001068EF" w:rsidRDefault="00997F14" w:rsidP="001068E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068EF" w:rsidRPr="001068E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460975B" w14:textId="77777777" w:rsidR="001068EF" w:rsidRPr="001068EF" w:rsidRDefault="001068EF" w:rsidP="001068E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89B3F8B" w14:textId="77777777" w:rsidR="001068EF" w:rsidRPr="001068EF" w:rsidRDefault="001068EF" w:rsidP="001068E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6E1AE41" w14:textId="77777777" w:rsidR="001068EF" w:rsidRPr="001068EF" w:rsidRDefault="001068EF" w:rsidP="001068E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i/>
          <w:sz w:val="20"/>
          <w:szCs w:val="20"/>
          <w:lang w:eastAsia="ar-SA"/>
        </w:rPr>
        <w:t>(skrajne daty</w:t>
      </w:r>
      <w:r w:rsidRPr="001068EF">
        <w:rPr>
          <w:rFonts w:ascii="Corbel" w:hAnsi="Corbel"/>
          <w:sz w:val="20"/>
          <w:szCs w:val="20"/>
          <w:lang w:eastAsia="ar-SA"/>
        </w:rPr>
        <w:t>)</w:t>
      </w:r>
    </w:p>
    <w:p w14:paraId="45CD066F" w14:textId="77777777" w:rsidR="001068EF" w:rsidRPr="001068EF" w:rsidRDefault="001068EF" w:rsidP="001068E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068EF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5862026F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29E90DA6" w:rsidR="00412E1D" w:rsidRPr="009C54AE" w:rsidRDefault="008E1656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5599B780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6917F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416B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D416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20" w14:textId="719BB391" w:rsidR="00412E1D" w:rsidRPr="009C54AE" w:rsidRDefault="00906CE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12E1D" w:rsidRPr="009C54AE" w14:paraId="61643682" w14:textId="77777777" w:rsidTr="00D416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0C1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E74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C598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9F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3BF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348C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BE52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130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E38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E4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0BFB9FAE" w14:textId="6B1F7618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0055123A" w14:textId="30431D3F" w:rsidR="00412E1D" w:rsidRPr="009C54AE" w:rsidRDefault="00565F7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roku studiów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186862D8" w14:textId="77777777" w:rsidR="001068EF" w:rsidRDefault="001068E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6B6DB2ED" w14:textId="7BEEEF89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087EB2C6" w14:textId="77777777" w:rsidR="00565F71" w:rsidRPr="009C54AE" w:rsidRDefault="00565F71" w:rsidP="00565F7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FA244E">
        <w:tc>
          <w:tcPr>
            <w:tcW w:w="851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  <w:tr w:rsidR="00565F71" w:rsidRPr="009C54AE" w14:paraId="52BC00CC" w14:textId="77777777" w:rsidTr="00FA244E">
        <w:tc>
          <w:tcPr>
            <w:tcW w:w="851" w:type="dxa"/>
            <w:vAlign w:val="center"/>
          </w:tcPr>
          <w:p w14:paraId="422C94FE" w14:textId="77777777" w:rsidR="00565F71" w:rsidRPr="009C54AE" w:rsidRDefault="00565F71" w:rsidP="00FA24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435C9B3B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65F71" w:rsidRPr="009C54AE" w14:paraId="6CD81E62" w14:textId="77777777" w:rsidTr="00FA244E">
        <w:tc>
          <w:tcPr>
            <w:tcW w:w="851" w:type="dxa"/>
            <w:vAlign w:val="center"/>
          </w:tcPr>
          <w:p w14:paraId="11776E33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DCB5712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A12956E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FB724D" w14:textId="77777777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1B1D230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D416B5">
        <w:tc>
          <w:tcPr>
            <w:tcW w:w="9639" w:type="dxa"/>
          </w:tcPr>
          <w:p w14:paraId="0C2144BF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D416B5">
        <w:tc>
          <w:tcPr>
            <w:tcW w:w="9639" w:type="dxa"/>
          </w:tcPr>
          <w:p w14:paraId="6FBA1AE8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42D11AE2" w14:textId="77777777" w:rsidTr="00D416B5">
        <w:tc>
          <w:tcPr>
            <w:tcW w:w="9639" w:type="dxa"/>
          </w:tcPr>
          <w:p w14:paraId="162FCCD1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269BD542" w14:textId="77777777" w:rsidTr="00D416B5">
        <w:tc>
          <w:tcPr>
            <w:tcW w:w="9639" w:type="dxa"/>
          </w:tcPr>
          <w:p w14:paraId="6B012957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351191F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FA244E">
        <w:tc>
          <w:tcPr>
            <w:tcW w:w="9639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FA244E">
        <w:tc>
          <w:tcPr>
            <w:tcW w:w="9639" w:type="dxa"/>
          </w:tcPr>
          <w:p w14:paraId="528E45AE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686BBB22" w14:textId="77777777" w:rsidTr="00FA244E">
        <w:tc>
          <w:tcPr>
            <w:tcW w:w="9639" w:type="dxa"/>
          </w:tcPr>
          <w:p w14:paraId="16C3965A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26605882" w14:textId="77777777" w:rsidTr="00FA244E">
        <w:tc>
          <w:tcPr>
            <w:tcW w:w="9639" w:type="dxa"/>
          </w:tcPr>
          <w:p w14:paraId="07F6E949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0ED35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65F71" w:rsidRPr="009C54AE" w14:paraId="381AD3FB" w14:textId="77777777" w:rsidTr="00FA244E">
        <w:tc>
          <w:tcPr>
            <w:tcW w:w="1962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FA244E">
        <w:tc>
          <w:tcPr>
            <w:tcW w:w="1962" w:type="dxa"/>
          </w:tcPr>
          <w:p w14:paraId="784307C4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E8DE443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47AB421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19EC22B8" w14:textId="77777777" w:rsidTr="00FA244E">
        <w:tc>
          <w:tcPr>
            <w:tcW w:w="1962" w:type="dxa"/>
          </w:tcPr>
          <w:p w14:paraId="61A0C8E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047D9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Analiza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 xml:space="preserve"> regulacji prawnych (interpretację przepisów) i stosowanie ich w konkretnych stanach faktycznych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F71C05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5C2348D5" w14:textId="77777777" w:rsidTr="00FA244E">
        <w:tc>
          <w:tcPr>
            <w:tcW w:w="1962" w:type="dxa"/>
          </w:tcPr>
          <w:p w14:paraId="12FCBC4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4CF6B3A" w14:textId="77777777" w:rsidR="00565F71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2451407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6F99674" w14:textId="77777777" w:rsidTr="00FA244E">
        <w:tc>
          <w:tcPr>
            <w:tcW w:w="1962" w:type="dxa"/>
          </w:tcPr>
          <w:p w14:paraId="50ADFC47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DB41506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409749DE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CFCA202" w14:textId="77777777" w:rsidTr="00FA244E">
        <w:tc>
          <w:tcPr>
            <w:tcW w:w="1962" w:type="dxa"/>
          </w:tcPr>
          <w:p w14:paraId="300D9A9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4F03A0C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EEF91C2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27B7B0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7888109" w14:textId="77777777" w:rsidTr="00FA244E">
        <w:tc>
          <w:tcPr>
            <w:tcW w:w="1962" w:type="dxa"/>
          </w:tcPr>
          <w:p w14:paraId="12DFF49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B6A10A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D4CDD3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68CF65F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14BABE5" w14:textId="77777777" w:rsidTr="00FA244E">
        <w:tc>
          <w:tcPr>
            <w:tcW w:w="1962" w:type="dxa"/>
          </w:tcPr>
          <w:p w14:paraId="4ACB263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E85CDD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pracowywanie  projekt</w:t>
            </w:r>
            <w:r>
              <w:rPr>
                <w:b w:val="0"/>
                <w:smallCaps w:val="0"/>
                <w:color w:val="000000"/>
                <w:sz w:val="22"/>
              </w:rPr>
              <w:t>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30C9711" w14:textId="77777777" w:rsidTr="00FA244E">
        <w:tc>
          <w:tcPr>
            <w:tcW w:w="1962" w:type="dxa"/>
          </w:tcPr>
          <w:p w14:paraId="3F0E478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DC0AD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1198EEC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DEF6D9A" w14:textId="77777777" w:rsidTr="00FA244E">
        <w:tc>
          <w:tcPr>
            <w:tcW w:w="1962" w:type="dxa"/>
          </w:tcPr>
          <w:p w14:paraId="050C340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4035BE80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D9FDE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869E309" w14:textId="77777777" w:rsidTr="00FA244E">
        <w:tc>
          <w:tcPr>
            <w:tcW w:w="1962" w:type="dxa"/>
          </w:tcPr>
          <w:p w14:paraId="354C742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EK_10</w:t>
            </w:r>
          </w:p>
        </w:tc>
        <w:tc>
          <w:tcPr>
            <w:tcW w:w="5441" w:type="dxa"/>
          </w:tcPr>
          <w:p w14:paraId="510FDEE5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E6C6E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69CE4D3" w14:textId="77777777" w:rsidTr="00FA244E">
        <w:tc>
          <w:tcPr>
            <w:tcW w:w="1962" w:type="dxa"/>
          </w:tcPr>
          <w:p w14:paraId="1137BCE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2257458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9135B2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0705543D" w:rsidR="00412E1D" w:rsidRPr="009C54AE" w:rsidRDefault="00565F7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6AB9821A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530C9B" w14:textId="36C147E9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F07436" w14:textId="36A708C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93108" w14:textId="18AADF38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421C9E" w14:textId="7950B8D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09349" w14:textId="64AF1662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18B5D3" w14:textId="69887346" w:rsidR="00412E1D" w:rsidRPr="001B59B6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7F3B15" w14:textId="77777777" w:rsidR="00565F71" w:rsidRPr="001B59B6" w:rsidRDefault="00565F71" w:rsidP="00565F7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32B79104" w14:textId="77777777" w:rsidR="00412E1D" w:rsidRPr="009C54AE" w:rsidRDefault="00412E1D" w:rsidP="00565F71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8F5DB" w14:textId="77777777" w:rsidR="00820CD9" w:rsidRDefault="00820CD9" w:rsidP="00C16ABF">
      <w:pPr>
        <w:spacing w:after="0" w:line="240" w:lineRule="auto"/>
      </w:pPr>
      <w:r>
        <w:separator/>
      </w:r>
    </w:p>
  </w:endnote>
  <w:endnote w:type="continuationSeparator" w:id="0">
    <w:p w14:paraId="39725026" w14:textId="77777777" w:rsidR="00820CD9" w:rsidRDefault="00820C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312EF" w14:textId="77777777" w:rsidR="00820CD9" w:rsidRDefault="00820CD9" w:rsidP="00C16ABF">
      <w:pPr>
        <w:spacing w:after="0" w:line="240" w:lineRule="auto"/>
      </w:pPr>
      <w:r>
        <w:separator/>
      </w:r>
    </w:p>
  </w:footnote>
  <w:footnote w:type="continuationSeparator" w:id="0">
    <w:p w14:paraId="41BC3CC5" w14:textId="77777777" w:rsidR="00820CD9" w:rsidRDefault="00820CD9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68E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5F71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8AC"/>
    <w:rsid w:val="00745302"/>
    <w:rsid w:val="007461D6"/>
    <w:rsid w:val="00746EC8"/>
    <w:rsid w:val="00763BF1"/>
    <w:rsid w:val="00766FD4"/>
    <w:rsid w:val="007726C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CD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56"/>
    <w:rsid w:val="008E64F4"/>
    <w:rsid w:val="008F12C9"/>
    <w:rsid w:val="008F6E29"/>
    <w:rsid w:val="00906CE3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7F36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3816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813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A5618-1879-4F27-874F-37863DA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823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2023-10-18T10:30:00Z</dcterms:created>
  <dcterms:modified xsi:type="dcterms:W3CDTF">2024-08-23T11:18:00Z</dcterms:modified>
</cp:coreProperties>
</file>